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 xml:space="preserve">Okulun Adı       : </w:t>
      </w: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Tarih                </w:t>
      </w:r>
      <w:r>
        <w:rPr>
          <w:rFonts w:ascii="Comic Sans MS" w:hAnsi="Comic Sans MS"/>
          <w:b/>
          <w:bCs/>
          <w:sz w:val="20"/>
          <w:szCs w:val="20"/>
        </w:rPr>
        <w:t>:  05.01.2017</w:t>
      </w: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</w:t>
      </w:r>
      <w:r>
        <w:rPr>
          <w:rFonts w:ascii="Comic Sans MS" w:hAnsi="Comic Sans MS"/>
          <w:b/>
          <w:bCs/>
          <w:sz w:val="20"/>
          <w:szCs w:val="20"/>
        </w:rPr>
        <w:t xml:space="preserve">:  </w:t>
      </w:r>
      <w:r w:rsidRPr="00F7296B">
        <w:rPr>
          <w:rFonts w:ascii="Comic Sans MS" w:hAnsi="Comic Sans MS"/>
          <w:b/>
          <w:bCs/>
          <w:sz w:val="20"/>
          <w:szCs w:val="20"/>
        </w:rPr>
        <w:t>48</w:t>
      </w:r>
      <w:r>
        <w:rPr>
          <w:rFonts w:ascii="Comic Sans MS" w:hAnsi="Comic Sans MS"/>
          <w:b/>
          <w:bCs/>
          <w:sz w:val="20"/>
          <w:szCs w:val="20"/>
        </w:rPr>
        <w:t>-60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 xml:space="preserve">Öğretmen Adı  : </w:t>
      </w:r>
    </w:p>
    <w:p w:rsidR="00A87A7A" w:rsidRDefault="00A87A7A" w:rsidP="00B560AE">
      <w:pPr>
        <w:rPr>
          <w:rFonts w:ascii="Comic Sans MS" w:hAnsi="Comic Sans MS"/>
          <w:bCs/>
          <w:sz w:val="20"/>
          <w:szCs w:val="20"/>
        </w:rPr>
      </w:pP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Oyun Zamanı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“ DİKDÖRTGEN ŞEKLİ </w:t>
      </w:r>
      <w:r w:rsidRPr="00B560AE">
        <w:rPr>
          <w:rFonts w:ascii="Comic Sans MS" w:hAnsi="Comic Sans MS"/>
          <w:bCs/>
          <w:sz w:val="20"/>
          <w:szCs w:val="20"/>
        </w:rPr>
        <w:t xml:space="preserve">” isimli  </w:t>
      </w:r>
      <w:r>
        <w:rPr>
          <w:rFonts w:ascii="Comic Sans MS" w:hAnsi="Comic Sans MS"/>
          <w:bCs/>
          <w:sz w:val="20"/>
          <w:szCs w:val="20"/>
        </w:rPr>
        <w:t>okuma yazmaya hazırlık-</w:t>
      </w:r>
      <w:r w:rsidRPr="00B560AE">
        <w:rPr>
          <w:rFonts w:ascii="Comic Sans MS" w:hAnsi="Comic Sans MS"/>
          <w:bCs/>
          <w:sz w:val="20"/>
          <w:szCs w:val="20"/>
        </w:rPr>
        <w:t>oyun  etkinliği</w:t>
      </w: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▪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▪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▪</w:t>
      </w: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Eve gidiş</w:t>
      </w:r>
    </w:p>
    <w:p w:rsidR="00A87A7A" w:rsidRPr="00B560AE" w:rsidRDefault="00A87A7A" w:rsidP="00B560AE">
      <w:pPr>
        <w:rPr>
          <w:rFonts w:ascii="Comic Sans MS" w:hAnsi="Comic Sans MS"/>
          <w:bCs/>
          <w:sz w:val="20"/>
          <w:szCs w:val="20"/>
        </w:rPr>
      </w:pPr>
      <w:r w:rsidRPr="00B560AE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A87A7A" w:rsidRPr="00F7296B" w:rsidRDefault="00A87A7A" w:rsidP="00B560AE">
      <w:pPr>
        <w:rPr>
          <w:rFonts w:ascii="Comic Sans MS" w:hAnsi="Comic Sans MS"/>
          <w:b/>
          <w:bCs/>
          <w:sz w:val="20"/>
          <w:szCs w:val="20"/>
        </w:rPr>
      </w:pPr>
      <w:r w:rsidRPr="00F7296B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Default="00A87A7A" w:rsidP="00B560AE">
      <w:pPr>
        <w:rPr>
          <w:b/>
          <w:bCs/>
          <w:sz w:val="20"/>
          <w:szCs w:val="20"/>
        </w:rPr>
      </w:pPr>
    </w:p>
    <w:p w:rsidR="00A87A7A" w:rsidRPr="00B560AE" w:rsidRDefault="00A87A7A" w:rsidP="00B560AE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B560AE">
        <w:rPr>
          <w:rFonts w:ascii="Comic Sans MS" w:hAnsi="Comic Sans MS"/>
          <w:b/>
          <w:bCs/>
          <w:sz w:val="20"/>
          <w:szCs w:val="20"/>
        </w:rPr>
        <w:t xml:space="preserve">ETKİNLİK PLANI </w:t>
      </w:r>
    </w:p>
    <w:p w:rsidR="00A87A7A" w:rsidRPr="00B560AE" w:rsidRDefault="00A87A7A" w:rsidP="00F7296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B560AE">
        <w:rPr>
          <w:rFonts w:ascii="Comic Sans MS" w:hAnsi="Comic Sans MS"/>
          <w:b/>
          <w:bCs/>
          <w:sz w:val="20"/>
          <w:szCs w:val="20"/>
        </w:rPr>
        <w:t>DİKDÖRTGEN ŞEKLİ</w:t>
      </w:r>
    </w:p>
    <w:p w:rsidR="00A87A7A" w:rsidRPr="00B560AE" w:rsidRDefault="00A87A7A" w:rsidP="00816F5F">
      <w:pPr>
        <w:rPr>
          <w:rFonts w:ascii="Comic Sans MS" w:hAnsi="Comic Sans MS"/>
          <w:sz w:val="20"/>
          <w:szCs w:val="20"/>
        </w:rPr>
      </w:pPr>
      <w:r w:rsidRPr="00B560AE">
        <w:rPr>
          <w:rFonts w:ascii="Comic Sans MS" w:hAnsi="Comic Sans MS"/>
          <w:b/>
          <w:bCs/>
          <w:sz w:val="20"/>
          <w:szCs w:val="20"/>
        </w:rPr>
        <w:t>Etkinlik Türü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B560AE">
        <w:rPr>
          <w:rFonts w:ascii="Comic Sans MS" w:hAnsi="Comic Sans MS"/>
          <w:b/>
          <w:bCs/>
          <w:sz w:val="20"/>
          <w:szCs w:val="20"/>
        </w:rPr>
        <w:t xml:space="preserve">: </w:t>
      </w:r>
      <w:r w:rsidRPr="00940D65">
        <w:rPr>
          <w:rFonts w:ascii="Comic Sans MS" w:hAnsi="Comic Sans MS"/>
          <w:bCs/>
          <w:sz w:val="20"/>
          <w:szCs w:val="20"/>
        </w:rPr>
        <w:t>Okuma-Yazmaya Hazırlık- Oyun</w:t>
      </w:r>
      <w:r w:rsidRPr="00B560AE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B560AE">
        <w:rPr>
          <w:rFonts w:ascii="Comic Sans MS" w:hAnsi="Comic Sans MS"/>
          <w:sz w:val="20"/>
          <w:szCs w:val="20"/>
        </w:rPr>
        <w:t>(Bütünleştirilmiş Büyük Grup Etkinliği)</w:t>
      </w:r>
    </w:p>
    <w:p w:rsidR="00A87A7A" w:rsidRPr="00B560AE" w:rsidRDefault="00A87A7A" w:rsidP="00816F5F">
      <w:pPr>
        <w:rPr>
          <w:rFonts w:ascii="Comic Sans MS" w:hAnsi="Comic Sans MS"/>
          <w:b/>
          <w:bCs/>
          <w:sz w:val="20"/>
          <w:szCs w:val="20"/>
        </w:rPr>
      </w:pPr>
      <w:r w:rsidRPr="00B560AE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 </w:t>
      </w:r>
      <w:r w:rsidRPr="00B560AE">
        <w:rPr>
          <w:rFonts w:ascii="Comic Sans MS" w:hAnsi="Comic Sans MS"/>
          <w:b/>
          <w:sz w:val="20"/>
          <w:szCs w:val="20"/>
        </w:rPr>
        <w:t xml:space="preserve">: </w:t>
      </w:r>
      <w:r w:rsidRPr="00940D65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 xml:space="preserve">-60 </w:t>
      </w:r>
      <w:r w:rsidRPr="00940D65">
        <w:rPr>
          <w:rFonts w:ascii="Comic Sans MS" w:hAnsi="Comic Sans MS"/>
          <w:sz w:val="20"/>
          <w:szCs w:val="20"/>
        </w:rPr>
        <w:t>Ay</w:t>
      </w:r>
    </w:p>
    <w:p w:rsidR="00A87A7A" w:rsidRPr="0071403D" w:rsidRDefault="00A87A7A" w:rsidP="00816F5F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A87A7A" w:rsidRPr="0071403D" w:rsidTr="00B560AE">
        <w:trPr>
          <w:trHeight w:val="3404"/>
        </w:trPr>
        <w:tc>
          <w:tcPr>
            <w:tcW w:w="7342" w:type="dxa"/>
          </w:tcPr>
          <w:p w:rsidR="00A87A7A" w:rsidRPr="0071403D" w:rsidRDefault="00A87A7A" w:rsidP="00B560AE">
            <w:pPr>
              <w:rPr>
                <w:sz w:val="20"/>
                <w:szCs w:val="20"/>
              </w:rPr>
            </w:pPr>
          </w:p>
          <w:p w:rsidR="00A87A7A" w:rsidRPr="00B560AE" w:rsidRDefault="00A87A7A" w:rsidP="00B560AE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A87A7A" w:rsidRPr="00B560AE" w:rsidRDefault="00A87A7A" w:rsidP="00940D65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Öğretmen kartondan çeşitli boy ve renklerde hazırlamış olduğu dikdörtgen şekillerini panoya asar. Çocuklara bu şeklin ne olabileceğini ve öğrendikleri hangi şekle benzettiklerini sorar. Dikdörtgen şeklinin özelliklerini anlatır.</w:t>
            </w:r>
          </w:p>
          <w:p w:rsidR="00A87A7A" w:rsidRPr="00B560AE" w:rsidRDefault="00A87A7A" w:rsidP="00940D65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A87A7A" w:rsidRPr="00B560AE" w:rsidRDefault="00A87A7A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DİKDÖRTGEN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Kağıt paraya benzerim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2 uzun 2 kısa kenarım var benim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çünkü ben dikdörtgenim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senin eşyalarından neye benzerim?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Odama baktım dikdörtgen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boyama kutum dikdörtgen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ne çok var çevremizde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br/>
              <w:t>silgim bile dikdörtgen</w:t>
            </w:r>
          </w:p>
          <w:p w:rsidR="00A87A7A" w:rsidRPr="00B560AE" w:rsidRDefault="00A87A7A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A87A7A" w:rsidRDefault="00A87A7A" w:rsidP="00940D65">
            <w:pPr>
              <w:rPr>
                <w:rFonts w:ascii="Comic Sans MS" w:hAnsi="Comic Sans MS"/>
                <w:sz w:val="20"/>
                <w:szCs w:val="20"/>
              </w:rPr>
            </w:pPr>
            <w:r w:rsidRPr="00B560AE">
              <w:rPr>
                <w:rFonts w:ascii="Comic Sans MS" w:hAnsi="Comic Sans MS"/>
                <w:sz w:val="20"/>
                <w:szCs w:val="20"/>
              </w:rPr>
              <w:t>Kapalı Gözle Dikdörtgene Ni</w:t>
            </w:r>
            <w:r>
              <w:rPr>
                <w:rFonts w:ascii="Comic Sans MS" w:hAnsi="Comic Sans MS"/>
                <w:sz w:val="20"/>
                <w:szCs w:val="20"/>
              </w:rPr>
              <w:t xml:space="preserve">şan Alma Oyunu  </w:t>
            </w:r>
          </w:p>
          <w:p w:rsidR="00A87A7A" w:rsidRPr="00A96C7C" w:rsidRDefault="00A87A7A" w:rsidP="00940D65">
            <w:pPr>
              <w:jc w:val="both"/>
              <w:rPr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sz w:val="20"/>
                <w:szCs w:val="20"/>
              </w:rPr>
              <w:t>Öğretmen yazı tahtasına,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çocukların boyunu aşmayacak bir yükseklikte iç içe üç dikdörtgen çizer.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Yazı tahtasının 4-5 adım karşısına bir oyuncu yerleştirilir.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Öğretmen oyuncuya: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560AE">
              <w:rPr>
                <w:rFonts w:ascii="Comic Sans MS" w:hAnsi="Comic Sans MS"/>
                <w:sz w:val="20"/>
                <w:szCs w:val="20"/>
              </w:rPr>
              <w:t>‘’Gözlerin bağlı olarak bu dikdörtgenlerin en küçüğüne parmağını değdirebilirsen oyunu kazanacaksın ve Günün nişancısı olarak ilan edileceksin’’ der.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>Bundan sonra her oyuncu birer kez şansını dener.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sz w:val="20"/>
                <w:szCs w:val="20"/>
              </w:rPr>
              <w:t xml:space="preserve">En küçük dikdörtgene nişan alanlar alkışlanır ve Günün nişancısı olurlar. </w:t>
            </w:r>
            <w:r w:rsidRPr="00B560AE">
              <w:rPr>
                <w:rFonts w:ascii="Comic Sans MS" w:hAnsi="Comic Sans MS"/>
                <w:sz w:val="20"/>
                <w:szCs w:val="20"/>
              </w:rPr>
              <w:br/>
            </w:r>
          </w:p>
        </w:tc>
      </w:tr>
    </w:tbl>
    <w:p w:rsidR="00A87A7A" w:rsidRPr="0071403D" w:rsidRDefault="00A87A7A" w:rsidP="00816F5F">
      <w:pPr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302.3pt;height:401pt;z-index:251658240;mso-position-horizontal-relative:text;mso-position-vertical-relative:text">
            <v:textbox style="mso-next-textbox:#_x0000_s1026">
              <w:txbxContent>
                <w:p w:rsidR="00A87A7A" w:rsidRPr="00B560AE" w:rsidRDefault="00A87A7A" w:rsidP="00B560AE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A87A7A" w:rsidRPr="00B560AE" w:rsidRDefault="00A87A7A" w:rsidP="00360AD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BİLİŞSEL GELİŞİM</w:t>
                  </w:r>
                </w:p>
                <w:p w:rsidR="00A87A7A" w:rsidRPr="00B560AE" w:rsidRDefault="00A87A7A" w:rsidP="00360AD2">
                  <w:pPr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12. </w:t>
                  </w:r>
                  <w:r w:rsidRPr="00B560AE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Geometrik şekilleri tanır.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B560AE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Gösterilen geometrik şeklin ismini söyler. Geometrik şekillerin özelliklerini söyler. Geometrik şekillere benzeyen nesneleri gösterir.)</w:t>
                  </w:r>
                </w:p>
                <w:p w:rsidR="00A87A7A" w:rsidRPr="00B560AE" w:rsidRDefault="00A87A7A" w:rsidP="00360AD2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17. </w:t>
                  </w:r>
                  <w:r w:rsidRPr="00B560AE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B560AE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A87A7A" w:rsidRPr="00B560AE" w:rsidRDefault="00A87A7A" w:rsidP="00450CF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</w:p>
                <w:p w:rsidR="00A87A7A" w:rsidRPr="00B560AE" w:rsidRDefault="00A87A7A" w:rsidP="00360A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15. Kendine güvenir.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B560AE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A87A7A" w:rsidRPr="00B560AE" w:rsidRDefault="00A87A7A" w:rsidP="00360AD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17. Başkalarıyla sorunlarını çözer.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 Başkaları ile sorunlarını onlarla konuşarak çözer. Arkadaşlarıyla sorunlarını çözemediği zamanlarda yetişkinlerden yardım ister. Gerekli zamanlarda uzlaşmacı davranır.)</w:t>
                  </w:r>
                </w:p>
                <w:p w:rsidR="00A87A7A" w:rsidRPr="00B560AE" w:rsidRDefault="00A87A7A" w:rsidP="00360AD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DİL GELİŞİMI</w:t>
                  </w:r>
                  <w:bookmarkStart w:id="0" w:name="_GoBack"/>
                  <w:bookmarkEnd w:id="0"/>
                </w:p>
                <w:p w:rsidR="00A87A7A" w:rsidRPr="00B560AE" w:rsidRDefault="00A87A7A" w:rsidP="00360AD2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B560AE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5. Dili iletişim amacıyla kullanır.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B560AE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>Konuşma sırasında göz teması kurar. Jest ve mimikleri anlar. Konuşurken jest ve mimiklerini kullanır.  Konuşmayı başlatır. Konuşmayı sürdürür. Konuşmayı sonlandırır.</w:t>
                  </w:r>
                </w:p>
                <w:p w:rsidR="00A87A7A" w:rsidRPr="00A60063" w:rsidRDefault="00A87A7A" w:rsidP="00AB0A14">
                  <w:pPr>
                    <w:rPr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B560AE">
                    <w:rPr>
                      <w:rFonts w:ascii="Comic Sans MS" w:hAnsi="Comic Sans MS"/>
                      <w:b/>
                      <w:color w:val="000000"/>
                      <w:spacing w:val="-3"/>
                      <w:sz w:val="20"/>
                      <w:szCs w:val="20"/>
                    </w:rPr>
                    <w:t xml:space="preserve">6. Sözcük dağarcığını geliştirir. </w:t>
                  </w: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B560AE">
                    <w:rPr>
                      <w:rFonts w:ascii="Comic Sans MS" w:hAnsi="Comic Sans MS"/>
                      <w:bCs/>
                      <w:iCs/>
                      <w:color w:val="000000"/>
                      <w:spacing w:val="-3"/>
                      <w:sz w:val="20"/>
                      <w:szCs w:val="20"/>
                    </w:rPr>
                    <w:t xml:space="preserve"> Dinlediklerinde yeni olan sözcükleri fark eder ve sözcüklerin anlamlarını sorar.</w:t>
                  </w:r>
                  <w:r w:rsidRPr="00B560AE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Sözcükleri hatırlar ve sözcüklerin anlamını söyler.</w:t>
                  </w:r>
                  <w:r w:rsidRPr="00A60063">
                    <w:rPr>
                      <w:sz w:val="20"/>
                      <w:szCs w:val="20"/>
                    </w:rPr>
                    <w:t>.</w:t>
                  </w: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Pr="00A60063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Pr="00A60063" w:rsidRDefault="00A87A7A" w:rsidP="00816F5F">
                  <w:pPr>
                    <w:rPr>
                      <w:sz w:val="20"/>
                      <w:szCs w:val="20"/>
                    </w:rPr>
                  </w:pPr>
                </w:p>
                <w:p w:rsidR="00A87A7A" w:rsidRPr="004D6C18" w:rsidRDefault="00A87A7A" w:rsidP="00816F5F">
                  <w:pPr>
                    <w:rPr>
                      <w:b/>
                      <w:bCs/>
                      <w:color w:val="FF0000"/>
                    </w:rPr>
                  </w:pPr>
                </w:p>
                <w:p w:rsidR="00A87A7A" w:rsidRPr="004C2F05" w:rsidRDefault="00A87A7A" w:rsidP="00816F5F"/>
              </w:txbxContent>
            </v:textbox>
          </v:shape>
        </w:pict>
      </w: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A87A7A" w:rsidRPr="0071403D" w:rsidRDefault="00A87A7A" w:rsidP="00816F5F">
      <w:pPr>
        <w:rPr>
          <w:color w:val="000000"/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A87A7A" w:rsidRPr="0071403D" w:rsidRDefault="00A87A7A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A87A7A" w:rsidRPr="0071403D" w:rsidRDefault="00A87A7A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vanish/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321.3pt;margin-top:1.6pt;width:364pt;height:81pt;z-index:251659264">
            <v:textbox style="mso-next-textbox:#_x0000_s1027">
              <w:txbxContent>
                <w:p w:rsidR="00A87A7A" w:rsidRPr="00B560AE" w:rsidRDefault="00A87A7A" w:rsidP="00B560AE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A87A7A" w:rsidRPr="00B560AE" w:rsidRDefault="00A87A7A" w:rsidP="00B560AE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Renkli fon kağıtları</w:t>
                  </w:r>
                </w:p>
                <w:p w:rsidR="00A87A7A" w:rsidRDefault="00A87A7A" w:rsidP="00B560AE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A87A7A" w:rsidRPr="00B560AE" w:rsidRDefault="00A87A7A" w:rsidP="00B560A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A87A7A" w:rsidRPr="00B560AE" w:rsidRDefault="00A87A7A" w:rsidP="00B560A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560AE">
                    <w:rPr>
                      <w:rFonts w:ascii="Comic Sans MS" w:hAnsi="Comic Sans MS"/>
                      <w:sz w:val="20"/>
                      <w:szCs w:val="20"/>
                    </w:rPr>
                    <w:t>Dikdörtgen şekli.</w:t>
                  </w:r>
                </w:p>
              </w:txbxContent>
            </v:textbox>
          </v:shape>
        </w:pict>
      </w: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7853" w:tblpY="-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6"/>
      </w:tblGrid>
      <w:tr w:rsidR="00A87A7A" w:rsidRPr="0071403D" w:rsidTr="00B560AE">
        <w:trPr>
          <w:trHeight w:val="2071"/>
        </w:trPr>
        <w:tc>
          <w:tcPr>
            <w:tcW w:w="7216" w:type="dxa"/>
          </w:tcPr>
          <w:p w:rsidR="00A87A7A" w:rsidRPr="0071403D" w:rsidRDefault="00A87A7A" w:rsidP="00B560AE">
            <w:pPr>
              <w:rPr>
                <w:sz w:val="20"/>
                <w:szCs w:val="20"/>
              </w:rPr>
            </w:pPr>
          </w:p>
          <w:p w:rsidR="00A87A7A" w:rsidRPr="00B560AE" w:rsidRDefault="00A87A7A" w:rsidP="00B560AE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A87A7A" w:rsidRPr="00B560AE" w:rsidRDefault="00A87A7A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Bugün hangi şekli öğrendik?</w:t>
            </w:r>
          </w:p>
          <w:p w:rsidR="00A87A7A" w:rsidRPr="00B560AE" w:rsidRDefault="00A87A7A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Dikdörtgen şeklini, hangi şekle benzettiniz?</w:t>
            </w:r>
          </w:p>
          <w:p w:rsidR="00A87A7A" w:rsidRPr="00B560AE" w:rsidRDefault="00A87A7A" w:rsidP="00B560AE">
            <w:pPr>
              <w:rPr>
                <w:rFonts w:ascii="Comic Sans MS" w:hAnsi="Comic Sans MS"/>
                <w:sz w:val="20"/>
                <w:szCs w:val="20"/>
              </w:rPr>
            </w:pP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>Etrafınızda dikdörtgen şekline benzeyen neler var?</w:t>
            </w:r>
          </w:p>
          <w:p w:rsidR="00A87A7A" w:rsidRPr="00B560AE" w:rsidRDefault="00A87A7A" w:rsidP="00B560AE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Eğitim seti  4.sayı/ 20,21. </w:t>
            </w:r>
            <w:r w:rsidRPr="00B560AE">
              <w:rPr>
                <w:rFonts w:ascii="Comic Sans MS" w:hAnsi="Comic Sans MS"/>
                <w:sz w:val="20"/>
                <w:szCs w:val="20"/>
              </w:rPr>
              <w:t>sayfa yönergeler doğrultusunda yapılır.</w:t>
            </w:r>
          </w:p>
          <w:p w:rsidR="00A87A7A" w:rsidRPr="00B560AE" w:rsidRDefault="00A87A7A" w:rsidP="00B560AE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A87A7A" w:rsidRPr="0071403D" w:rsidRDefault="00A87A7A" w:rsidP="00B560AE">
            <w:pPr>
              <w:rPr>
                <w:sz w:val="20"/>
                <w:szCs w:val="20"/>
              </w:rPr>
            </w:pPr>
          </w:p>
        </w:tc>
      </w:tr>
    </w:tbl>
    <w:p w:rsidR="00A87A7A" w:rsidRPr="002B4824" w:rsidRDefault="00A87A7A" w:rsidP="002B4824">
      <w:pPr>
        <w:rPr>
          <w:vanish/>
        </w:rPr>
      </w:pPr>
    </w:p>
    <w:tbl>
      <w:tblPr>
        <w:tblpPr w:leftFromText="141" w:rightFromText="141" w:vertAnchor="text" w:horzAnchor="margin" w:tblpY="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5"/>
      </w:tblGrid>
      <w:tr w:rsidR="00A87A7A" w:rsidRPr="0071403D" w:rsidTr="00B560AE">
        <w:trPr>
          <w:trHeight w:val="840"/>
        </w:trPr>
        <w:tc>
          <w:tcPr>
            <w:tcW w:w="6305" w:type="dxa"/>
          </w:tcPr>
          <w:p w:rsidR="00A87A7A" w:rsidRPr="0071403D" w:rsidRDefault="00A87A7A" w:rsidP="00B560A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87A7A" w:rsidRPr="00B560AE" w:rsidRDefault="00A87A7A" w:rsidP="00B560AE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1403D">
              <w:rPr>
                <w:b/>
                <w:bCs/>
                <w:sz w:val="20"/>
                <w:szCs w:val="20"/>
              </w:rPr>
              <w:t xml:space="preserve"> </w:t>
            </w: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AİLE KATILIMI </w:t>
            </w:r>
          </w:p>
          <w:p w:rsidR="00A87A7A" w:rsidRPr="00B560AE" w:rsidRDefault="00A87A7A" w:rsidP="00B560A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Evde çocuğunuzdan </w:t>
            </w:r>
            <w:r w:rsidRPr="00B560A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etrafında gördüğü dikdörtgen şeklindeki nesneleri göstermesini isteyiniz.</w:t>
            </w:r>
          </w:p>
          <w:p w:rsidR="00A87A7A" w:rsidRPr="0071403D" w:rsidRDefault="00A87A7A" w:rsidP="00B560AE">
            <w:pPr>
              <w:rPr>
                <w:sz w:val="20"/>
                <w:szCs w:val="20"/>
              </w:rPr>
            </w:pPr>
          </w:p>
        </w:tc>
      </w:tr>
    </w:tbl>
    <w:p w:rsidR="00A87A7A" w:rsidRPr="0071403D" w:rsidRDefault="00A87A7A" w:rsidP="00816F5F">
      <w:pPr>
        <w:rPr>
          <w:sz w:val="20"/>
          <w:szCs w:val="20"/>
        </w:rPr>
      </w:pPr>
    </w:p>
    <w:tbl>
      <w:tblPr>
        <w:tblpPr w:leftFromText="141" w:rightFromText="141" w:vertAnchor="text" w:horzAnchor="margin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5"/>
      </w:tblGrid>
      <w:tr w:rsidR="00A87A7A" w:rsidRPr="0071403D" w:rsidTr="00940D65">
        <w:trPr>
          <w:trHeight w:val="949"/>
        </w:trPr>
        <w:tc>
          <w:tcPr>
            <w:tcW w:w="6305" w:type="dxa"/>
          </w:tcPr>
          <w:p w:rsidR="00A87A7A" w:rsidRPr="0071403D" w:rsidRDefault="00A87A7A" w:rsidP="00940D65">
            <w:pPr>
              <w:rPr>
                <w:sz w:val="20"/>
                <w:szCs w:val="20"/>
              </w:rPr>
            </w:pPr>
          </w:p>
          <w:p w:rsidR="00A87A7A" w:rsidRPr="00B560AE" w:rsidRDefault="00A87A7A" w:rsidP="00940D65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560AE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A87A7A" w:rsidRPr="00B560AE" w:rsidRDefault="00A87A7A" w:rsidP="00940D6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560AE">
              <w:rPr>
                <w:rFonts w:ascii="Comic Sans MS" w:hAnsi="Comic Sans MS"/>
                <w:sz w:val="20"/>
                <w:szCs w:val="20"/>
              </w:rPr>
              <w:t>Engeli olan öğrencilere uygun eğitim ortamları sağlanmalıdır.</w:t>
            </w:r>
          </w:p>
          <w:p w:rsidR="00A87A7A" w:rsidRPr="0071403D" w:rsidRDefault="00A87A7A" w:rsidP="00940D65">
            <w:pPr>
              <w:jc w:val="both"/>
              <w:rPr>
                <w:sz w:val="20"/>
                <w:szCs w:val="20"/>
              </w:rPr>
            </w:pPr>
            <w:r w:rsidRPr="0071403D">
              <w:rPr>
                <w:sz w:val="20"/>
                <w:szCs w:val="20"/>
              </w:rPr>
              <w:t xml:space="preserve"> </w:t>
            </w:r>
          </w:p>
        </w:tc>
      </w:tr>
    </w:tbl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p w:rsidR="00A87A7A" w:rsidRPr="0071403D" w:rsidRDefault="00A87A7A" w:rsidP="00816F5F">
      <w:pPr>
        <w:rPr>
          <w:sz w:val="20"/>
          <w:szCs w:val="20"/>
        </w:rPr>
      </w:pPr>
    </w:p>
    <w:sectPr w:rsidR="00A87A7A" w:rsidRPr="0071403D" w:rsidSect="007A3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A7A" w:rsidRDefault="00A87A7A">
      <w:r>
        <w:separator/>
      </w:r>
    </w:p>
  </w:endnote>
  <w:endnote w:type="continuationSeparator" w:id="0">
    <w:p w:rsidR="00A87A7A" w:rsidRDefault="00A87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A" w:rsidRDefault="00A87A7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A" w:rsidRDefault="00A87A7A" w:rsidP="007A388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87A7A" w:rsidRDefault="00A87A7A" w:rsidP="007A3883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A" w:rsidRDefault="00A87A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A7A" w:rsidRDefault="00A87A7A">
      <w:r>
        <w:separator/>
      </w:r>
    </w:p>
  </w:footnote>
  <w:footnote w:type="continuationSeparator" w:id="0">
    <w:p w:rsidR="00A87A7A" w:rsidRDefault="00A87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A" w:rsidRDefault="00A87A7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A" w:rsidRPr="009022B3" w:rsidRDefault="00A87A7A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A7A" w:rsidRDefault="00A87A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C3D"/>
    <w:rsid w:val="000134A0"/>
    <w:rsid w:val="00015386"/>
    <w:rsid w:val="0002147E"/>
    <w:rsid w:val="00033648"/>
    <w:rsid w:val="00042239"/>
    <w:rsid w:val="00051535"/>
    <w:rsid w:val="00063FC1"/>
    <w:rsid w:val="00086FD2"/>
    <w:rsid w:val="000A3A67"/>
    <w:rsid w:val="000A5F99"/>
    <w:rsid w:val="000E7DCE"/>
    <w:rsid w:val="00100CEE"/>
    <w:rsid w:val="0012259F"/>
    <w:rsid w:val="001F01F9"/>
    <w:rsid w:val="001F7215"/>
    <w:rsid w:val="00202887"/>
    <w:rsid w:val="0028220A"/>
    <w:rsid w:val="002B4824"/>
    <w:rsid w:val="002D4F9B"/>
    <w:rsid w:val="002D533B"/>
    <w:rsid w:val="002E254E"/>
    <w:rsid w:val="00315036"/>
    <w:rsid w:val="0033008C"/>
    <w:rsid w:val="00342853"/>
    <w:rsid w:val="00356650"/>
    <w:rsid w:val="00360AD2"/>
    <w:rsid w:val="00372D5C"/>
    <w:rsid w:val="003749EE"/>
    <w:rsid w:val="00384937"/>
    <w:rsid w:val="00395354"/>
    <w:rsid w:val="003D33D4"/>
    <w:rsid w:val="003D35B0"/>
    <w:rsid w:val="003E3E6C"/>
    <w:rsid w:val="003F4EC4"/>
    <w:rsid w:val="00450CF0"/>
    <w:rsid w:val="00464298"/>
    <w:rsid w:val="00466ABB"/>
    <w:rsid w:val="004B7F24"/>
    <w:rsid w:val="004C2F05"/>
    <w:rsid w:val="004D6513"/>
    <w:rsid w:val="004D6C18"/>
    <w:rsid w:val="004E35DF"/>
    <w:rsid w:val="00552956"/>
    <w:rsid w:val="005727EE"/>
    <w:rsid w:val="00595D78"/>
    <w:rsid w:val="00596A44"/>
    <w:rsid w:val="005C7E19"/>
    <w:rsid w:val="00624A5A"/>
    <w:rsid w:val="0066683A"/>
    <w:rsid w:val="00671FBF"/>
    <w:rsid w:val="00675DD8"/>
    <w:rsid w:val="006A7EE3"/>
    <w:rsid w:val="006C3381"/>
    <w:rsid w:val="006D1E20"/>
    <w:rsid w:val="006F22B5"/>
    <w:rsid w:val="0071403D"/>
    <w:rsid w:val="00727E9B"/>
    <w:rsid w:val="00736FFB"/>
    <w:rsid w:val="00763FDE"/>
    <w:rsid w:val="00776C84"/>
    <w:rsid w:val="007A3883"/>
    <w:rsid w:val="007B02A9"/>
    <w:rsid w:val="007B0AB0"/>
    <w:rsid w:val="007C49EF"/>
    <w:rsid w:val="007E4D87"/>
    <w:rsid w:val="00810EE9"/>
    <w:rsid w:val="00816F5F"/>
    <w:rsid w:val="00847EE6"/>
    <w:rsid w:val="00895072"/>
    <w:rsid w:val="008E1797"/>
    <w:rsid w:val="008F30AB"/>
    <w:rsid w:val="009022B3"/>
    <w:rsid w:val="00905146"/>
    <w:rsid w:val="00905BA6"/>
    <w:rsid w:val="00922A76"/>
    <w:rsid w:val="00926B88"/>
    <w:rsid w:val="00940D65"/>
    <w:rsid w:val="00941916"/>
    <w:rsid w:val="00963DB1"/>
    <w:rsid w:val="00965FB7"/>
    <w:rsid w:val="009A11D1"/>
    <w:rsid w:val="009C12A8"/>
    <w:rsid w:val="009D4B20"/>
    <w:rsid w:val="009F7A1D"/>
    <w:rsid w:val="00A51FD8"/>
    <w:rsid w:val="00A60063"/>
    <w:rsid w:val="00A877DF"/>
    <w:rsid w:val="00A87A7A"/>
    <w:rsid w:val="00A96C7C"/>
    <w:rsid w:val="00AB0A14"/>
    <w:rsid w:val="00B13E66"/>
    <w:rsid w:val="00B3127D"/>
    <w:rsid w:val="00B3614D"/>
    <w:rsid w:val="00B37351"/>
    <w:rsid w:val="00B53527"/>
    <w:rsid w:val="00B560AE"/>
    <w:rsid w:val="00B93339"/>
    <w:rsid w:val="00BC26DC"/>
    <w:rsid w:val="00BC2DAD"/>
    <w:rsid w:val="00BD228E"/>
    <w:rsid w:val="00C05AD3"/>
    <w:rsid w:val="00C216E8"/>
    <w:rsid w:val="00C2324C"/>
    <w:rsid w:val="00C23CFA"/>
    <w:rsid w:val="00C2624B"/>
    <w:rsid w:val="00C9264F"/>
    <w:rsid w:val="00CB2C3D"/>
    <w:rsid w:val="00CC647D"/>
    <w:rsid w:val="00D138D3"/>
    <w:rsid w:val="00D143BA"/>
    <w:rsid w:val="00D42471"/>
    <w:rsid w:val="00D52777"/>
    <w:rsid w:val="00D60FDD"/>
    <w:rsid w:val="00D83A32"/>
    <w:rsid w:val="00E07A17"/>
    <w:rsid w:val="00E3271B"/>
    <w:rsid w:val="00E80097"/>
    <w:rsid w:val="00ED74D1"/>
    <w:rsid w:val="00EF5353"/>
    <w:rsid w:val="00F00DAE"/>
    <w:rsid w:val="00F16AB0"/>
    <w:rsid w:val="00F5160A"/>
    <w:rsid w:val="00F7296B"/>
    <w:rsid w:val="00F77495"/>
    <w:rsid w:val="00FA286E"/>
    <w:rsid w:val="00FD78A7"/>
    <w:rsid w:val="00FF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2C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6F5F"/>
    <w:rPr>
      <w:sz w:val="24"/>
    </w:rPr>
  </w:style>
  <w:style w:type="character" w:styleId="PageNumber">
    <w:name w:val="page number"/>
    <w:basedOn w:val="DefaultParagraphFont"/>
    <w:uiPriority w:val="99"/>
    <w:rsid w:val="00816F5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6F5F"/>
    <w:rPr>
      <w:sz w:val="24"/>
    </w:rPr>
  </w:style>
  <w:style w:type="paragraph" w:customStyle="1" w:styleId="Default">
    <w:name w:val="Default"/>
    <w:uiPriority w:val="99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515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53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5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853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85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853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85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85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5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5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5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3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8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5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85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314</TotalTime>
  <Pages>3</Pages>
  <Words>349</Words>
  <Characters>1990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39</cp:revision>
  <dcterms:created xsi:type="dcterms:W3CDTF">2013-06-11T11:58:00Z</dcterms:created>
  <dcterms:modified xsi:type="dcterms:W3CDTF">2016-08-29T21:04:00Z</dcterms:modified>
</cp:coreProperties>
</file>